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D19EF" w14:textId="77777777" w:rsidR="00E47068" w:rsidRDefault="00717367" w:rsidP="00C009D8">
      <w:pPr>
        <w:pStyle w:val="NoSpacing"/>
      </w:pPr>
      <w:r>
        <w:rPr>
          <w:u w:val="single"/>
        </w:rPr>
        <w:t>George DARELL</w:t>
      </w:r>
      <w:r>
        <w:t xml:space="preserve">      (d.1432-3)</w:t>
      </w:r>
    </w:p>
    <w:p w14:paraId="6658D637" w14:textId="77777777" w:rsidR="00717367" w:rsidRDefault="00717367" w:rsidP="00C009D8">
      <w:pPr>
        <w:pStyle w:val="NoSpacing"/>
      </w:pPr>
      <w:r>
        <w:t>of Sessay, North Riding of Yorkshire.</w:t>
      </w:r>
    </w:p>
    <w:p w14:paraId="791EE780" w14:textId="77777777" w:rsidR="00717367" w:rsidRDefault="00717367" w:rsidP="00C009D8">
      <w:pPr>
        <w:pStyle w:val="NoSpacing"/>
      </w:pPr>
    </w:p>
    <w:p w14:paraId="31A40C71" w14:textId="2BF3143A" w:rsidR="00717367" w:rsidRDefault="00717367" w:rsidP="00C009D8">
      <w:pPr>
        <w:pStyle w:val="NoSpacing"/>
      </w:pPr>
    </w:p>
    <w:p w14:paraId="0343CA30" w14:textId="77777777" w:rsidR="00D6175A" w:rsidRDefault="00D6175A" w:rsidP="00D6175A">
      <w:pPr>
        <w:pStyle w:val="NoSpacing"/>
      </w:pPr>
      <w:r>
        <w:t>14 Mar.1401</w:t>
      </w:r>
      <w:r>
        <w:tab/>
        <w:t>He was one of those who were commissioned to levy and collect the taxes of</w:t>
      </w:r>
    </w:p>
    <w:p w14:paraId="5AB0560C" w14:textId="77777777" w:rsidR="00D6175A" w:rsidRDefault="00D6175A" w:rsidP="00D6175A">
      <w:pPr>
        <w:pStyle w:val="NoSpacing"/>
      </w:pPr>
      <w:r>
        <w:tab/>
      </w:r>
      <w:r>
        <w:tab/>
        <w:t>the tenth and the fifteenth granted at the last Parliament, in the North Riding</w:t>
      </w:r>
    </w:p>
    <w:p w14:paraId="39E1F68F" w14:textId="77777777" w:rsidR="00D6175A" w:rsidRDefault="00D6175A" w:rsidP="00D6175A">
      <w:pPr>
        <w:pStyle w:val="NoSpacing"/>
      </w:pPr>
      <w:r>
        <w:tab/>
      </w:r>
      <w:r>
        <w:tab/>
        <w:t>of Yorkshire, except the city of York.</w:t>
      </w:r>
    </w:p>
    <w:p w14:paraId="275BAE8B" w14:textId="751934CD" w:rsidR="00D6175A" w:rsidRDefault="00D6175A" w:rsidP="00C009D8">
      <w:pPr>
        <w:pStyle w:val="NoSpacing"/>
      </w:pPr>
      <w:r>
        <w:tab/>
      </w:r>
      <w:r>
        <w:tab/>
        <w:t>(C.F.R. 1399-1405 p.115)</w:t>
      </w:r>
    </w:p>
    <w:p w14:paraId="7D7E1719" w14:textId="77777777" w:rsidR="00717367" w:rsidRDefault="00717367" w:rsidP="00C009D8">
      <w:pPr>
        <w:pStyle w:val="NoSpacing"/>
      </w:pPr>
      <w:r>
        <w:t xml:space="preserve">  3 Oct.1432</w:t>
      </w:r>
      <w:r>
        <w:tab/>
        <w:t>He made his Will.  (W.Y.R. p.50)</w:t>
      </w:r>
    </w:p>
    <w:p w14:paraId="6949284B" w14:textId="77777777" w:rsidR="00717367" w:rsidRDefault="00717367" w:rsidP="00C009D8">
      <w:pPr>
        <w:pStyle w:val="NoSpacing"/>
      </w:pPr>
      <w:r>
        <w:t xml:space="preserve">  2 Jul.</w:t>
      </w:r>
      <w:r>
        <w:tab/>
        <w:t>1433</w:t>
      </w:r>
      <w:r>
        <w:tab/>
        <w:t>Probate of his Will.  (ibid.)</w:t>
      </w:r>
    </w:p>
    <w:p w14:paraId="369BBC28" w14:textId="77777777" w:rsidR="00717367" w:rsidRDefault="00717367" w:rsidP="00C009D8">
      <w:pPr>
        <w:pStyle w:val="NoSpacing"/>
      </w:pPr>
    </w:p>
    <w:p w14:paraId="0F8E2E7D" w14:textId="77777777" w:rsidR="00717367" w:rsidRDefault="00717367" w:rsidP="00C009D8">
      <w:pPr>
        <w:pStyle w:val="NoSpacing"/>
      </w:pPr>
    </w:p>
    <w:p w14:paraId="5C9A30B9" w14:textId="630B8B37" w:rsidR="00717367" w:rsidRDefault="00717367" w:rsidP="00C009D8">
      <w:pPr>
        <w:pStyle w:val="NoSpacing"/>
      </w:pPr>
      <w:r>
        <w:t>17 February 2014</w:t>
      </w:r>
    </w:p>
    <w:p w14:paraId="4CE8A8CD" w14:textId="1A05EE72" w:rsidR="00D6175A" w:rsidRPr="00717367" w:rsidRDefault="00D6175A" w:rsidP="00C009D8">
      <w:pPr>
        <w:pStyle w:val="NoSpacing"/>
      </w:pPr>
      <w:r>
        <w:t>24 June 2021</w:t>
      </w:r>
    </w:p>
    <w:sectPr w:rsidR="00D6175A" w:rsidRPr="007173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E1A60" w14:textId="77777777" w:rsidR="00717367" w:rsidRDefault="00717367" w:rsidP="00920DE3">
      <w:pPr>
        <w:spacing w:after="0" w:line="240" w:lineRule="auto"/>
      </w:pPr>
      <w:r>
        <w:separator/>
      </w:r>
    </w:p>
  </w:endnote>
  <w:endnote w:type="continuationSeparator" w:id="0">
    <w:p w14:paraId="2423FAE1" w14:textId="77777777" w:rsidR="00717367" w:rsidRDefault="007173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4613A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51D29" w14:textId="77777777" w:rsidR="00C009D8" w:rsidRPr="00C009D8" w:rsidRDefault="00C009D8">
    <w:pPr>
      <w:pStyle w:val="Footer"/>
    </w:pPr>
    <w:r>
      <w:t>Copyright I.S.Rogers 9 August 2013</w:t>
    </w:r>
  </w:p>
  <w:p w14:paraId="0B3C602D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F905A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C15B5" w14:textId="77777777" w:rsidR="00717367" w:rsidRDefault="00717367" w:rsidP="00920DE3">
      <w:pPr>
        <w:spacing w:after="0" w:line="240" w:lineRule="auto"/>
      </w:pPr>
      <w:r>
        <w:separator/>
      </w:r>
    </w:p>
  </w:footnote>
  <w:footnote w:type="continuationSeparator" w:id="0">
    <w:p w14:paraId="2633CC13" w14:textId="77777777" w:rsidR="00717367" w:rsidRDefault="007173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8125F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F21B2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A8536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367"/>
    <w:rsid w:val="00120749"/>
    <w:rsid w:val="00624CAE"/>
    <w:rsid w:val="00717367"/>
    <w:rsid w:val="00920DE3"/>
    <w:rsid w:val="00C009D8"/>
    <w:rsid w:val="00CF53C8"/>
    <w:rsid w:val="00D6175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1A057"/>
  <w15:docId w15:val="{88A57FAC-B020-4A7A-AA5B-712E053B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2014-02-17T22:45:00Z</dcterms:created>
  <dcterms:modified xsi:type="dcterms:W3CDTF">2021-06-24T08:17:00Z</dcterms:modified>
</cp:coreProperties>
</file>